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64" w:rsidRDefault="00CB7964">
      <w:pPr>
        <w:jc w:val="right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>....................,dnia ....................</w:t>
      </w:r>
    </w:p>
    <w:p w:rsidR="00CB7964" w:rsidRDefault="00CB7964">
      <w:pPr>
        <w:spacing w:before="240"/>
        <w:jc w:val="both"/>
        <w:rPr>
          <w:sz w:val="21"/>
          <w:szCs w:val="21"/>
        </w:rPr>
      </w:pPr>
      <w:r>
        <w:rPr>
          <w:sz w:val="21"/>
          <w:szCs w:val="21"/>
        </w:rPr>
        <w:t>....................</w:t>
      </w:r>
      <w:r w:rsidR="00A21A7E">
        <w:rPr>
          <w:sz w:val="21"/>
          <w:szCs w:val="21"/>
        </w:rPr>
        <w:t>..........</w:t>
      </w:r>
    </w:p>
    <w:p w:rsidR="00CB7964" w:rsidRDefault="00CB7964">
      <w:pPr>
        <w:jc w:val="both"/>
        <w:rPr>
          <w:sz w:val="18"/>
          <w:szCs w:val="18"/>
        </w:rPr>
      </w:pPr>
      <w:r>
        <w:rPr>
          <w:sz w:val="18"/>
          <w:szCs w:val="18"/>
        </w:rPr>
        <w:t>wnioskodawca</w:t>
      </w:r>
    </w:p>
    <w:p w:rsidR="00CB7964" w:rsidRDefault="00CB7964">
      <w:pPr>
        <w:spacing w:before="240"/>
        <w:jc w:val="both"/>
        <w:rPr>
          <w:sz w:val="21"/>
          <w:szCs w:val="21"/>
        </w:rPr>
      </w:pPr>
      <w:r>
        <w:rPr>
          <w:sz w:val="21"/>
          <w:szCs w:val="21"/>
        </w:rPr>
        <w:t>....................</w:t>
      </w:r>
      <w:r w:rsidR="00A21A7E">
        <w:rPr>
          <w:sz w:val="21"/>
          <w:szCs w:val="21"/>
        </w:rPr>
        <w:t>..........</w:t>
      </w:r>
    </w:p>
    <w:p w:rsidR="00CB7964" w:rsidRDefault="00A21A7E">
      <w:pPr>
        <w:jc w:val="both"/>
        <w:rPr>
          <w:sz w:val="18"/>
          <w:szCs w:val="18"/>
        </w:rPr>
      </w:pPr>
      <w:r>
        <w:rPr>
          <w:sz w:val="18"/>
          <w:szCs w:val="18"/>
        </w:rPr>
        <w:t>A</w:t>
      </w:r>
      <w:r w:rsidR="00CB7964">
        <w:rPr>
          <w:sz w:val="18"/>
          <w:szCs w:val="18"/>
        </w:rPr>
        <w:t>dres</w:t>
      </w:r>
    </w:p>
    <w:p w:rsidR="00CF1F92" w:rsidRDefault="00CF1F92" w:rsidP="00CF1F92">
      <w:pPr>
        <w:ind w:left="5049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Starosta Opoczyński</w:t>
      </w:r>
    </w:p>
    <w:p w:rsidR="00CF1F92" w:rsidRDefault="00CF1F92" w:rsidP="00CF1F92">
      <w:pPr>
        <w:ind w:left="5049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ul. Kwiatowa 1a</w:t>
      </w:r>
    </w:p>
    <w:p w:rsidR="00A21A7E" w:rsidRPr="00A21A7E" w:rsidRDefault="00CF1F92" w:rsidP="00CF1F92">
      <w:pPr>
        <w:jc w:val="center"/>
        <w:rPr>
          <w:sz w:val="24"/>
          <w:szCs w:val="24"/>
        </w:rPr>
      </w:pPr>
      <w:r>
        <w:rPr>
          <w:rFonts w:ascii="Book Antiqua" w:hAnsi="Book Antiqua"/>
          <w:b/>
          <w:sz w:val="28"/>
          <w:szCs w:val="28"/>
        </w:rPr>
        <w:t xml:space="preserve">                                      26-300 Opoczno</w:t>
      </w:r>
    </w:p>
    <w:p w:rsidR="00A21A7E" w:rsidRPr="00A21A7E" w:rsidRDefault="00A21A7E" w:rsidP="00A21A7E">
      <w:pPr>
        <w:rPr>
          <w:b/>
          <w:i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CB7964" w:rsidRDefault="00CB7964">
      <w:pPr>
        <w:spacing w:before="240"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WNIOSEK</w:t>
      </w:r>
    </w:p>
    <w:p w:rsidR="00CB7964" w:rsidRDefault="00CB7964">
      <w:pPr>
        <w:spacing w:after="240"/>
        <w:jc w:val="center"/>
        <w:rPr>
          <w:sz w:val="21"/>
          <w:szCs w:val="21"/>
        </w:rPr>
      </w:pPr>
      <w:r>
        <w:rPr>
          <w:b/>
          <w:bCs/>
          <w:sz w:val="21"/>
          <w:szCs w:val="21"/>
        </w:rPr>
        <w:t>o wydanie pozwolenia na wprowadzanie gazów lub pyłów do powietrza</w:t>
      </w:r>
    </w:p>
    <w:p w:rsidR="00CB7964" w:rsidRDefault="00CB7964">
      <w:pPr>
        <w:ind w:firstLine="425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Na podstawie art. 180 </w:t>
      </w:r>
      <w:proofErr w:type="spellStart"/>
      <w:r>
        <w:rPr>
          <w:sz w:val="21"/>
          <w:szCs w:val="21"/>
        </w:rPr>
        <w:t>pkt</w:t>
      </w:r>
      <w:proofErr w:type="spellEnd"/>
      <w:r>
        <w:rPr>
          <w:sz w:val="21"/>
          <w:szCs w:val="21"/>
        </w:rPr>
        <w:t xml:space="preserve"> 1 i art. 220 ustawy z dnia 27 kwietnia 2001 r. - Prawo ochrony środo</w:t>
      </w:r>
      <w:r w:rsidR="003B7B59">
        <w:rPr>
          <w:sz w:val="21"/>
          <w:szCs w:val="21"/>
        </w:rPr>
        <w:t>wiska (tekst jedn. Dz. U. z 2013 r., poz. 1232</w:t>
      </w:r>
      <w:r>
        <w:rPr>
          <w:sz w:val="21"/>
          <w:szCs w:val="21"/>
        </w:rPr>
        <w:t>), zwracam się o wydanie pozwolenia na wprowadzanie gazów lub pyłów do powietrza z instalacji ....................</w:t>
      </w:r>
      <w:r w:rsidR="00A21A7E">
        <w:rPr>
          <w:sz w:val="21"/>
          <w:szCs w:val="21"/>
        </w:rPr>
        <w:t>..........................</w:t>
      </w:r>
      <w:r w:rsidR="003B7B59">
        <w:rPr>
          <w:sz w:val="21"/>
          <w:szCs w:val="21"/>
        </w:rPr>
        <w:t>.......................</w:t>
      </w:r>
    </w:p>
    <w:p w:rsidR="00CB7964" w:rsidRDefault="00CB7964">
      <w:pPr>
        <w:tabs>
          <w:tab w:val="right" w:pos="9360"/>
        </w:tabs>
        <w:jc w:val="both"/>
        <w:rPr>
          <w:sz w:val="18"/>
          <w:szCs w:val="18"/>
        </w:rPr>
      </w:pPr>
      <w:r>
        <w:rPr>
          <w:sz w:val="18"/>
          <w:szCs w:val="18"/>
        </w:rPr>
        <w:tab/>
        <w:t>(nazwa instalacji)</w:t>
      </w:r>
    </w:p>
    <w:p w:rsidR="00CB7964" w:rsidRDefault="00A21A7E">
      <w:pPr>
        <w:jc w:val="both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………………………………………………….</w:t>
      </w:r>
      <w:r w:rsidR="00CB7964">
        <w:rPr>
          <w:sz w:val="21"/>
          <w:szCs w:val="21"/>
        </w:rPr>
        <w:t>zlokalizowanej w ....................</w:t>
      </w:r>
      <w:r>
        <w:rPr>
          <w:sz w:val="21"/>
          <w:szCs w:val="21"/>
        </w:rPr>
        <w:t>..........................................</w:t>
      </w:r>
      <w:r w:rsidR="00CB7964">
        <w:rPr>
          <w:sz w:val="21"/>
          <w:szCs w:val="21"/>
        </w:rPr>
        <w:t xml:space="preserve"> .</w:t>
      </w:r>
    </w:p>
    <w:p w:rsidR="00CB7964" w:rsidRDefault="00CB7964">
      <w:pPr>
        <w:spacing w:before="240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Jednocześnie oświadczam: </w:t>
      </w:r>
    </w:p>
    <w:p w:rsidR="00CB7964" w:rsidRDefault="00CB7964">
      <w:pPr>
        <w:spacing w:before="240"/>
        <w:jc w:val="both"/>
        <w:rPr>
          <w:sz w:val="21"/>
          <w:szCs w:val="21"/>
        </w:rPr>
      </w:pPr>
      <w:r>
        <w:rPr>
          <w:sz w:val="21"/>
          <w:szCs w:val="21"/>
        </w:rPr>
        <w:t>świadomy odpowiedzialności karnej, za składanie fałszywych zeznań, określonej w art. 233 § 1 kodeksu karnego oświadczam, że według art. 104-106 ustawy z dnia 2 lipca 2004 r. o swobodzie działalności gospodarczej</w:t>
      </w:r>
      <w:r w:rsidR="003B7B59">
        <w:rPr>
          <w:sz w:val="21"/>
          <w:szCs w:val="21"/>
        </w:rPr>
        <w:t xml:space="preserve"> (tekst jedn. Dz. U. z 2013 r., poz.672)</w:t>
      </w:r>
      <w:r>
        <w:rPr>
          <w:sz w:val="21"/>
          <w:szCs w:val="21"/>
        </w:rPr>
        <w:t>, wykonuję działalność gospodarczą jako przedsiębiorca:</w:t>
      </w:r>
    </w:p>
    <w:p w:rsidR="00CB7964" w:rsidRDefault="00CB7964">
      <w:pPr>
        <w:jc w:val="both"/>
        <w:rPr>
          <w:sz w:val="21"/>
          <w:szCs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83"/>
        <w:gridCol w:w="8712"/>
        <w:gridCol w:w="1385"/>
      </w:tblGrid>
      <w:tr w:rsidR="00CB7964"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I.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t>zatrudniający średniorocznie*: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1"/>
                <w:szCs w:val="21"/>
              </w:rPr>
              <w:t>mniej niż 250 pracowników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center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7964" w:rsidRDefault="00CB7964">
            <w:pPr>
              <w:jc w:val="center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rPr>
                <w:sz w:val="24"/>
                <w:szCs w:val="24"/>
              </w:rPr>
            </w:pPr>
          </w:p>
        </w:tc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1"/>
                <w:szCs w:val="21"/>
              </w:rPr>
              <w:t>250 pracowników lub więcej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center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7964" w:rsidRDefault="00CB7964">
            <w:pPr>
              <w:jc w:val="center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II.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0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t>i osiągający roczny obrót netto*: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1"/>
                <w:szCs w:val="21"/>
              </w:rPr>
              <w:t>nieprzekraczający równowartości w złotych 50 milionów euro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center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7964" w:rsidRDefault="00CB7964">
            <w:pPr>
              <w:jc w:val="center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rPr>
                <w:sz w:val="24"/>
                <w:szCs w:val="24"/>
              </w:rPr>
            </w:pPr>
          </w:p>
        </w:tc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1"/>
                <w:szCs w:val="21"/>
              </w:rPr>
              <w:t>stanowiący równowartość w złotych 50 milionów euro lub więcej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center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7964" w:rsidRDefault="00CB7964">
            <w:pPr>
              <w:jc w:val="center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7964" w:rsidRDefault="00CB7964">
            <w:pPr>
              <w:rPr>
                <w:sz w:val="24"/>
                <w:szCs w:val="24"/>
              </w:rPr>
            </w:pPr>
          </w:p>
        </w:tc>
        <w:tc>
          <w:tcPr>
            <w:tcW w:w="10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t>lub suma aktywów mojego bilansu sporządzonego na koniec jednego z dwóch ostatnich lat*: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7964" w:rsidRDefault="00CB7964">
            <w:pPr>
              <w:rPr>
                <w:sz w:val="24"/>
                <w:szCs w:val="24"/>
              </w:rPr>
            </w:pPr>
          </w:p>
        </w:tc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1"/>
                <w:szCs w:val="21"/>
              </w:rPr>
              <w:t>nie przekroczyła równowartości w złotych 43 milionów euro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center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7964" w:rsidRDefault="00CB7964">
            <w:pPr>
              <w:jc w:val="center"/>
              <w:rPr>
                <w:sz w:val="21"/>
                <w:szCs w:val="21"/>
              </w:rPr>
            </w:pPr>
          </w:p>
        </w:tc>
      </w:tr>
      <w:tr w:rsidR="00CB7964">
        <w:tc>
          <w:tcPr>
            <w:tcW w:w="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rPr>
                <w:sz w:val="24"/>
                <w:szCs w:val="24"/>
              </w:rPr>
            </w:pPr>
          </w:p>
        </w:tc>
        <w:tc>
          <w:tcPr>
            <w:tcW w:w="8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both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1"/>
                <w:szCs w:val="21"/>
              </w:rPr>
              <w:t>wynosiła równowartość w złotych 43 milionów euro lub więcej</w:t>
            </w:r>
          </w:p>
          <w:p w:rsidR="00CB7964" w:rsidRDefault="00CB796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964" w:rsidRDefault="00CB7964">
            <w:pPr>
              <w:jc w:val="center"/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B7964" w:rsidRDefault="00CB7964">
            <w:pPr>
              <w:jc w:val="center"/>
              <w:rPr>
                <w:sz w:val="21"/>
                <w:szCs w:val="21"/>
              </w:rPr>
            </w:pPr>
          </w:p>
        </w:tc>
      </w:tr>
    </w:tbl>
    <w:p w:rsidR="00CB7964" w:rsidRDefault="00CB7964">
      <w:pPr>
        <w:jc w:val="both"/>
        <w:rPr>
          <w:sz w:val="21"/>
          <w:szCs w:val="21"/>
        </w:rPr>
      </w:pPr>
    </w:p>
    <w:p w:rsidR="00CB7964" w:rsidRDefault="00CB7964">
      <w:pPr>
        <w:tabs>
          <w:tab w:val="left" w:pos="280"/>
        </w:tabs>
        <w:ind w:left="280" w:hanging="280"/>
        <w:jc w:val="both"/>
        <w:rPr>
          <w:sz w:val="21"/>
          <w:szCs w:val="21"/>
        </w:rPr>
      </w:pPr>
      <w:r>
        <w:rPr>
          <w:sz w:val="21"/>
          <w:szCs w:val="21"/>
        </w:rPr>
        <w:t>*</w:t>
      </w:r>
      <w:r>
        <w:rPr>
          <w:sz w:val="21"/>
          <w:szCs w:val="21"/>
        </w:rPr>
        <w:tab/>
        <w:t>zaznaczyć właściwe "x"</w:t>
      </w:r>
    </w:p>
    <w:p w:rsidR="00CB7964" w:rsidRDefault="00CB7964">
      <w:pPr>
        <w:spacing w:before="240"/>
        <w:jc w:val="right"/>
        <w:rPr>
          <w:sz w:val="21"/>
          <w:szCs w:val="21"/>
        </w:rPr>
      </w:pPr>
      <w:r>
        <w:rPr>
          <w:sz w:val="21"/>
          <w:szCs w:val="21"/>
        </w:rPr>
        <w:t>........................................</w:t>
      </w:r>
    </w:p>
    <w:p w:rsidR="00CB7964" w:rsidRDefault="00CB7964">
      <w:pPr>
        <w:jc w:val="right"/>
        <w:rPr>
          <w:sz w:val="18"/>
          <w:szCs w:val="18"/>
        </w:rPr>
      </w:pPr>
      <w:r>
        <w:rPr>
          <w:sz w:val="18"/>
          <w:szCs w:val="18"/>
        </w:rPr>
        <w:t>podpis Wnioskodawcy</w:t>
      </w:r>
    </w:p>
    <w:p w:rsidR="003B7B59" w:rsidRDefault="003B7B59">
      <w:pPr>
        <w:jc w:val="both"/>
        <w:rPr>
          <w:b/>
          <w:bCs/>
          <w:sz w:val="21"/>
          <w:szCs w:val="21"/>
          <w:u w:val="single"/>
        </w:rPr>
      </w:pPr>
    </w:p>
    <w:p w:rsidR="003B7B59" w:rsidRDefault="003B7B59">
      <w:pPr>
        <w:jc w:val="both"/>
        <w:rPr>
          <w:b/>
          <w:bCs/>
          <w:sz w:val="21"/>
          <w:szCs w:val="21"/>
          <w:u w:val="single"/>
        </w:rPr>
      </w:pPr>
    </w:p>
    <w:p w:rsidR="003B7B59" w:rsidRDefault="003B7B59">
      <w:pPr>
        <w:jc w:val="both"/>
        <w:rPr>
          <w:b/>
          <w:bCs/>
          <w:sz w:val="21"/>
          <w:szCs w:val="21"/>
          <w:u w:val="single"/>
        </w:rPr>
      </w:pPr>
    </w:p>
    <w:p w:rsidR="00CB7964" w:rsidRDefault="00CB7964">
      <w:pPr>
        <w:jc w:val="both"/>
        <w:rPr>
          <w:sz w:val="21"/>
          <w:szCs w:val="21"/>
        </w:rPr>
      </w:pPr>
      <w:r>
        <w:rPr>
          <w:b/>
          <w:bCs/>
          <w:sz w:val="21"/>
          <w:szCs w:val="21"/>
          <w:u w:val="single"/>
        </w:rPr>
        <w:t>Do wniosku załączam:</w:t>
      </w:r>
    </w:p>
    <w:p w:rsidR="00CB7964" w:rsidRDefault="00CB7964">
      <w:pPr>
        <w:tabs>
          <w:tab w:val="left" w:pos="425"/>
        </w:tabs>
        <w:ind w:left="425" w:hanging="425"/>
        <w:jc w:val="both"/>
        <w:rPr>
          <w:sz w:val="21"/>
          <w:szCs w:val="21"/>
        </w:rPr>
      </w:pPr>
      <w:r>
        <w:rPr>
          <w:sz w:val="21"/>
          <w:szCs w:val="21"/>
        </w:rPr>
        <w:t>1.</w:t>
      </w:r>
      <w:r>
        <w:rPr>
          <w:sz w:val="21"/>
          <w:szCs w:val="21"/>
        </w:rPr>
        <w:tab/>
        <w:t>informacje wymagane zgodnie z art. 184 ust. 2, 3, art. 221 z uwzględnieniem danych określonych w art. 188 ust. 2 i 3 oraz 224 ust. 3, 3a i 4 ustawy - Prawo ochrony środowiska oraz przepisów wykonawczych (w 2 egzemplarzach),</w:t>
      </w:r>
    </w:p>
    <w:p w:rsidR="00CB7964" w:rsidRDefault="00CB7964">
      <w:pPr>
        <w:tabs>
          <w:tab w:val="left" w:pos="425"/>
        </w:tabs>
        <w:ind w:left="425" w:hanging="425"/>
        <w:jc w:val="both"/>
        <w:rPr>
          <w:sz w:val="21"/>
          <w:szCs w:val="21"/>
        </w:rPr>
      </w:pPr>
      <w:r>
        <w:rPr>
          <w:sz w:val="21"/>
          <w:szCs w:val="21"/>
        </w:rPr>
        <w:t>2.</w:t>
      </w:r>
      <w:r>
        <w:rPr>
          <w:sz w:val="21"/>
          <w:szCs w:val="21"/>
        </w:rPr>
        <w:tab/>
        <w:t>dokument potwierdzający, że Wnioskodawca jest uprawniony do występowania w obrocie prawnym, jeżeli prowadzący instalację nie jest osobą fizyczną,</w:t>
      </w:r>
    </w:p>
    <w:p w:rsidR="00CB7964" w:rsidRDefault="00CB7964">
      <w:pPr>
        <w:tabs>
          <w:tab w:val="left" w:pos="425"/>
        </w:tabs>
        <w:ind w:left="425" w:hanging="425"/>
        <w:jc w:val="both"/>
        <w:rPr>
          <w:sz w:val="21"/>
          <w:szCs w:val="21"/>
        </w:rPr>
      </w:pPr>
      <w:r>
        <w:rPr>
          <w:sz w:val="21"/>
          <w:szCs w:val="21"/>
        </w:rPr>
        <w:t>3.</w:t>
      </w:r>
      <w:r>
        <w:rPr>
          <w:sz w:val="21"/>
          <w:szCs w:val="21"/>
        </w:rPr>
        <w:tab/>
        <w:t>streszczenie wniosku sporządzone w języku niespecjalistycznym,</w:t>
      </w:r>
    </w:p>
    <w:p w:rsidR="00CB7964" w:rsidRDefault="00CB7964">
      <w:pPr>
        <w:tabs>
          <w:tab w:val="left" w:pos="425"/>
        </w:tabs>
        <w:ind w:left="425" w:hanging="425"/>
        <w:jc w:val="both"/>
        <w:rPr>
          <w:sz w:val="21"/>
          <w:szCs w:val="21"/>
        </w:rPr>
      </w:pPr>
      <w:r>
        <w:rPr>
          <w:sz w:val="21"/>
          <w:szCs w:val="21"/>
        </w:rPr>
        <w:t>4.</w:t>
      </w:r>
      <w:r>
        <w:rPr>
          <w:sz w:val="21"/>
          <w:szCs w:val="21"/>
        </w:rPr>
        <w:tab/>
        <w:t>pełnomocnictwo, jeśli posiadający tytuł prawny do instalacji nie uczestniczy w postępowaniu administracyjnym osobiście,</w:t>
      </w:r>
    </w:p>
    <w:p w:rsidR="00CB7964" w:rsidRDefault="00CB7964">
      <w:pPr>
        <w:tabs>
          <w:tab w:val="left" w:pos="425"/>
        </w:tabs>
        <w:ind w:left="425" w:hanging="425"/>
        <w:jc w:val="both"/>
        <w:rPr>
          <w:sz w:val="21"/>
          <w:szCs w:val="21"/>
        </w:rPr>
      </w:pPr>
      <w:r>
        <w:rPr>
          <w:sz w:val="21"/>
          <w:szCs w:val="21"/>
        </w:rPr>
        <w:t>5.</w:t>
      </w:r>
      <w:r>
        <w:rPr>
          <w:sz w:val="21"/>
          <w:szCs w:val="21"/>
        </w:rPr>
        <w:tab/>
        <w:t>dowód zapłaty opłaty skarbowej za wydanie decyzji i za ww. pełnomocnictwo.</w:t>
      </w:r>
    </w:p>
    <w:p w:rsidR="00CB7964" w:rsidRDefault="00CB7964" w:rsidP="00CB7964"/>
    <w:p w:rsidR="00CB7964" w:rsidRDefault="00CB7964">
      <w:pPr>
        <w:ind w:left="100"/>
      </w:pPr>
    </w:p>
    <w:p w:rsidR="00CB7964" w:rsidRDefault="00CB7964"/>
    <w:sectPr w:rsidR="00CB7964" w:rsidSect="00487B8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EC1B1E"/>
    <w:rsid w:val="00010504"/>
    <w:rsid w:val="003B7B59"/>
    <w:rsid w:val="00487B81"/>
    <w:rsid w:val="00A21A7E"/>
    <w:rsid w:val="00CB7964"/>
    <w:rsid w:val="00CF1F92"/>
    <w:rsid w:val="00DC0C10"/>
    <w:rsid w:val="00EC1B1E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7B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487B81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s\Pulpit\os_01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os_01w</Template>
  <TotalTime>1</TotalTime>
  <Pages>2</Pages>
  <Words>286</Words>
  <Characters>2033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serwerEWMAPA</cp:lastModifiedBy>
  <cp:revision>2</cp:revision>
  <dcterms:created xsi:type="dcterms:W3CDTF">2016-01-21T07:49:00Z</dcterms:created>
  <dcterms:modified xsi:type="dcterms:W3CDTF">2016-01-21T07:49:00Z</dcterms:modified>
</cp:coreProperties>
</file>